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6D4C2" w14:textId="09DEAED9" w:rsidR="00ED7072" w:rsidRDefault="00ED7072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p w14:paraId="268F8806" w14:textId="77777777" w:rsidR="00D3286C" w:rsidRPr="000D17E1" w:rsidRDefault="00D3286C" w:rsidP="00D3286C">
      <w:pPr>
        <w:jc w:val="center"/>
        <w:rPr>
          <w:rFonts w:ascii="Arial" w:hAnsi="Arial" w:cs="Arial"/>
          <w:b/>
          <w:i/>
        </w:rPr>
      </w:pPr>
      <w:r w:rsidRPr="000D17E1">
        <w:rPr>
          <w:rFonts w:ascii="Arial" w:hAnsi="Arial" w:cs="Arial"/>
          <w:b/>
          <w:i/>
        </w:rPr>
        <w:t>An official, signed letter should be send to National Treasury for participation.</w:t>
      </w:r>
    </w:p>
    <w:p w14:paraId="6B6204E0" w14:textId="77777777" w:rsidR="00D3286C" w:rsidRDefault="00D3286C" w:rsidP="00D3286C">
      <w:pPr>
        <w:jc w:val="both"/>
      </w:pPr>
    </w:p>
    <w:p w14:paraId="2A61F625" w14:textId="77777777" w:rsidR="00D3286C" w:rsidRDefault="00D3286C" w:rsidP="00D3286C">
      <w:r>
        <w:rPr>
          <w:noProof/>
          <w:sz w:val="16"/>
          <w:szCs w:val="16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CEA3A0" wp14:editId="5F67EC77">
                <wp:simplePos x="0" y="0"/>
                <wp:positionH relativeFrom="column">
                  <wp:posOffset>1682115</wp:posOffset>
                </wp:positionH>
                <wp:positionV relativeFrom="paragraph">
                  <wp:posOffset>20320</wp:posOffset>
                </wp:positionV>
                <wp:extent cx="3088005" cy="1285240"/>
                <wp:effectExtent l="0" t="0" r="1714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005" cy="128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43C9FA" w14:textId="77777777" w:rsidR="00D3286C" w:rsidRPr="002D3AD3" w:rsidRDefault="00D3286C" w:rsidP="00D3286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NB:  </w:t>
                            </w:r>
                            <w:r w:rsidRPr="002D3AD3">
                              <w:rPr>
                                <w:rFonts w:ascii="Arial" w:hAnsi="Arial" w:cs="Arial"/>
                              </w:rPr>
                              <w:t>Department/Institution Letterhead</w:t>
                            </w:r>
                          </w:p>
                          <w:p w14:paraId="29A839F0" w14:textId="77777777" w:rsidR="00D3286C" w:rsidRPr="002D3AD3" w:rsidRDefault="00D3286C" w:rsidP="00D3286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D3AD3">
                              <w:rPr>
                                <w:rFonts w:ascii="Arial" w:hAnsi="Arial" w:cs="Arial"/>
                              </w:rPr>
                              <w:t>Contact person and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CEA3A0" id="Rectangle 3" o:spid="_x0000_s1026" style="position:absolute;margin-left:132.45pt;margin-top:1.6pt;width:243.15pt;height:101.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" fillcolor="white [3201]" strokecolor="#70ad47 [3209]" strokeweight="1pt">
                <v:textbox>
                  <w:txbxContent>
                    <w:p w14:paraId="1E43C9FA" w14:textId="77777777" w:rsidR="00D3286C" w:rsidRPr="002D3AD3" w:rsidRDefault="00D3286C" w:rsidP="00D3286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NB:  </w:t>
                      </w:r>
                      <w:r w:rsidRPr="002D3AD3">
                        <w:rPr>
                          <w:rFonts w:ascii="Arial" w:hAnsi="Arial" w:cs="Arial"/>
                        </w:rPr>
                        <w:t>Department/Institution Letterhead</w:t>
                      </w:r>
                    </w:p>
                    <w:p w14:paraId="29A839F0" w14:textId="77777777" w:rsidR="00D3286C" w:rsidRPr="002D3AD3" w:rsidRDefault="00D3286C" w:rsidP="00D3286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D3AD3">
                        <w:rPr>
                          <w:rFonts w:ascii="Arial" w:hAnsi="Arial" w:cs="Arial"/>
                        </w:rPr>
                        <w:t>Contact person and details</w:t>
                      </w:r>
                    </w:p>
                  </w:txbxContent>
                </v:textbox>
              </v:rect>
            </w:pict>
          </mc:Fallback>
        </mc:AlternateContent>
      </w:r>
    </w:p>
    <w:p w14:paraId="0B2CAB28" w14:textId="77777777" w:rsidR="00D3286C" w:rsidRDefault="00D3286C" w:rsidP="00D3286C"/>
    <w:p w14:paraId="4BAEDC78" w14:textId="77777777" w:rsidR="00D3286C" w:rsidRDefault="00D3286C" w:rsidP="00D3286C"/>
    <w:p w14:paraId="0E4CD79D" w14:textId="77777777" w:rsidR="00D3286C" w:rsidRPr="00387ABD" w:rsidRDefault="00D3286C" w:rsidP="00D3286C">
      <w:pPr>
        <w:rPr>
          <w:rFonts w:ascii="Arial" w:hAnsi="Arial" w:cs="Arial"/>
        </w:rPr>
      </w:pPr>
    </w:p>
    <w:p w14:paraId="34F86AB7" w14:textId="77777777" w:rsidR="00D3286C" w:rsidRDefault="00D3286C" w:rsidP="00D3286C">
      <w:pPr>
        <w:spacing w:line="276" w:lineRule="auto"/>
        <w:jc w:val="both"/>
        <w:rPr>
          <w:rFonts w:ascii="Arial" w:hAnsi="Arial" w:cs="Arial"/>
        </w:rPr>
      </w:pPr>
    </w:p>
    <w:p w14:paraId="3922CFAA" w14:textId="77777777" w:rsidR="00D3286C" w:rsidRDefault="00D3286C" w:rsidP="00D3286C">
      <w:pPr>
        <w:spacing w:line="276" w:lineRule="auto"/>
        <w:jc w:val="both"/>
        <w:rPr>
          <w:rFonts w:ascii="Arial" w:hAnsi="Arial" w:cs="Arial"/>
        </w:rPr>
      </w:pPr>
    </w:p>
    <w:p w14:paraId="078576CA" w14:textId="77777777" w:rsidR="00D3286C" w:rsidRDefault="00D3286C" w:rsidP="00D3286C">
      <w:pPr>
        <w:spacing w:line="276" w:lineRule="auto"/>
        <w:jc w:val="both"/>
        <w:rPr>
          <w:rFonts w:ascii="Arial" w:hAnsi="Arial" w:cs="Arial"/>
        </w:rPr>
      </w:pPr>
    </w:p>
    <w:p w14:paraId="262AE88B" w14:textId="77777777" w:rsidR="00D3286C" w:rsidRDefault="00D3286C" w:rsidP="00D3286C">
      <w:pPr>
        <w:spacing w:line="276" w:lineRule="auto"/>
        <w:jc w:val="both"/>
        <w:rPr>
          <w:rFonts w:ascii="Arial" w:hAnsi="Arial" w:cs="Arial"/>
        </w:rPr>
      </w:pPr>
    </w:p>
    <w:p w14:paraId="4D37EF0F" w14:textId="77777777" w:rsidR="0070173E" w:rsidRDefault="0070173E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p w14:paraId="381401D3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National Treasury</w:t>
      </w:r>
    </w:p>
    <w:p w14:paraId="7296C800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Chief </w:t>
      </w:r>
      <w:r w:rsidRPr="00895A5C">
        <w:rPr>
          <w:rFonts w:ascii="Arial" w:hAnsi="Arial" w:cs="Arial"/>
        </w:rPr>
        <w:t>Director: Transversal Contracting</w:t>
      </w:r>
    </w:p>
    <w:p w14:paraId="1D83ABBA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Private Bag X115</w:t>
      </w:r>
    </w:p>
    <w:p w14:paraId="5F5FBEA2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PRETORIA</w:t>
      </w:r>
    </w:p>
    <w:p w14:paraId="7721324D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0001</w:t>
      </w:r>
    </w:p>
    <w:p w14:paraId="4F93B1ED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684A708E" w14:textId="59218867" w:rsidR="00533F99" w:rsidRDefault="00533F99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By Email: </w:t>
      </w:r>
      <w:hyperlink r:id="rId8" w:history="1">
        <w:r w:rsidR="0008602D" w:rsidRPr="003F246C">
          <w:rPr>
            <w:rStyle w:val="Hyperlink"/>
            <w:rFonts w:ascii="Arial" w:hAnsi="Arial" w:cs="Arial"/>
          </w:rPr>
          <w:t>Thato.Hlatshwayo@treasury.gov.za</w:t>
        </w:r>
      </w:hyperlink>
      <w:r>
        <w:rPr>
          <w:rFonts w:ascii="Arial" w:hAnsi="Arial" w:cs="Arial"/>
        </w:rPr>
        <w:t xml:space="preserve"> </w:t>
      </w:r>
    </w:p>
    <w:p w14:paraId="701DB7F9" w14:textId="5DE4C00C" w:rsidR="002E67E8" w:rsidRDefault="00533F99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Contact  </w:t>
      </w:r>
      <w:r w:rsidR="002E67E8">
        <w:rPr>
          <w:rFonts w:ascii="Arial" w:hAnsi="Arial" w:cs="Arial"/>
        </w:rPr>
        <w:t xml:space="preserve">:  012 315 </w:t>
      </w:r>
      <w:r w:rsidR="002E67E8" w:rsidRPr="008433E2">
        <w:rPr>
          <w:rFonts w:ascii="Arial" w:hAnsi="Arial" w:cs="Arial"/>
        </w:rPr>
        <w:t>5</w:t>
      </w:r>
      <w:r w:rsidR="0008602D">
        <w:rPr>
          <w:rFonts w:ascii="Arial" w:hAnsi="Arial" w:cs="Arial"/>
        </w:rPr>
        <w:t>949</w:t>
      </w:r>
    </w:p>
    <w:p w14:paraId="3F27B45B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713EEC49" w14:textId="6F164F0F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Attention: Ms </w:t>
      </w:r>
      <w:r w:rsidR="0008602D">
        <w:rPr>
          <w:rFonts w:ascii="Arial" w:hAnsi="Arial" w:cs="Arial"/>
        </w:rPr>
        <w:t>Thato Hlatshwayo</w:t>
      </w:r>
    </w:p>
    <w:p w14:paraId="15FB9592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6FA5CEFD" w14:textId="0560081E" w:rsidR="002E67E8" w:rsidRPr="00252ACD" w:rsidRDefault="002E67E8" w:rsidP="002E67E8">
      <w:pPr>
        <w:pStyle w:val="BodyText2"/>
        <w:spacing w:line="276" w:lineRule="auto"/>
        <w:jc w:val="both"/>
        <w:rPr>
          <w:rFonts w:ascii="Arial" w:hAnsi="Arial" w:cs="Arial"/>
          <w:b/>
        </w:rPr>
      </w:pPr>
      <w:r w:rsidRPr="00252ACD">
        <w:rPr>
          <w:rFonts w:ascii="Arial" w:hAnsi="Arial" w:cs="Arial"/>
          <w:b/>
        </w:rPr>
        <w:t xml:space="preserve">INVITATION TO PARTICIPATE ON TRANSVERSAL CONTRACT </w:t>
      </w:r>
      <w:bookmarkStart w:id="0" w:name="_Hlk148698639"/>
      <w:r w:rsidRPr="00252ACD">
        <w:rPr>
          <w:rFonts w:ascii="Arial" w:hAnsi="Arial" w:cs="Arial"/>
          <w:b/>
          <w:color w:val="000000"/>
        </w:rPr>
        <w:t>RT</w:t>
      </w:r>
      <w:r w:rsidR="00FF191B">
        <w:rPr>
          <w:rFonts w:ascii="Arial" w:hAnsi="Arial" w:cs="Arial"/>
          <w:b/>
          <w:color w:val="000000"/>
        </w:rPr>
        <w:t>74</w:t>
      </w:r>
      <w:r w:rsidRPr="00252ACD">
        <w:rPr>
          <w:rFonts w:ascii="Arial" w:hAnsi="Arial" w:cs="Arial"/>
          <w:b/>
          <w:color w:val="000000"/>
        </w:rPr>
        <w:t xml:space="preserve">-2024: </w:t>
      </w:r>
      <w:r w:rsidR="00FF191B" w:rsidRPr="00FF191B">
        <w:rPr>
          <w:rFonts w:ascii="Arial" w:hAnsi="Arial" w:cs="Arial"/>
          <w:b/>
          <w:color w:val="000000"/>
        </w:rPr>
        <w:t xml:space="preserve">SUPPLY, DELIVERY, INSTALLATION OF PREFABRICATED ADJUSTABLE SHELVING, STEEL RACKING, DESIGNING OF MEZZANINE FLOORING, AND HIGH-DENSITY MOBILE FILING SYSTEMS FOR THE STATE </w:t>
      </w:r>
      <w:r w:rsidR="003204FC" w:rsidRPr="003204FC">
        <w:rPr>
          <w:rFonts w:ascii="Arial" w:hAnsi="Arial" w:cs="Arial"/>
          <w:b/>
          <w:color w:val="000000"/>
        </w:rPr>
        <w:t xml:space="preserve">FOR </w:t>
      </w:r>
      <w:r w:rsidR="003204FC">
        <w:rPr>
          <w:rFonts w:ascii="Arial" w:hAnsi="Arial" w:cs="Arial"/>
          <w:b/>
          <w:color w:val="000000"/>
        </w:rPr>
        <w:t>THE PERIOD 1 J</w:t>
      </w:r>
      <w:r w:rsidR="00FF191B">
        <w:rPr>
          <w:rFonts w:ascii="Arial" w:hAnsi="Arial" w:cs="Arial"/>
          <w:b/>
          <w:color w:val="000000"/>
        </w:rPr>
        <w:t>ANUARY</w:t>
      </w:r>
      <w:r w:rsidR="003204FC">
        <w:rPr>
          <w:rFonts w:ascii="Arial" w:hAnsi="Arial" w:cs="Arial"/>
          <w:b/>
          <w:color w:val="000000"/>
        </w:rPr>
        <w:t xml:space="preserve"> 2024 TO 3</w:t>
      </w:r>
      <w:r w:rsidR="00FF191B">
        <w:rPr>
          <w:rFonts w:ascii="Arial" w:hAnsi="Arial" w:cs="Arial"/>
          <w:b/>
          <w:color w:val="000000"/>
        </w:rPr>
        <w:t>1 DECEMBER</w:t>
      </w:r>
      <w:r w:rsidR="003204FC">
        <w:rPr>
          <w:rFonts w:ascii="Arial" w:hAnsi="Arial" w:cs="Arial"/>
          <w:b/>
          <w:color w:val="000000"/>
        </w:rPr>
        <w:t xml:space="preserve"> 202</w:t>
      </w:r>
      <w:r w:rsidR="00B47487">
        <w:rPr>
          <w:rFonts w:ascii="Arial" w:hAnsi="Arial" w:cs="Arial"/>
          <w:b/>
          <w:color w:val="000000"/>
        </w:rPr>
        <w:t>6</w:t>
      </w:r>
    </w:p>
    <w:bookmarkEnd w:id="0"/>
    <w:p w14:paraId="4702AEA7" w14:textId="77777777" w:rsidR="002E67E8" w:rsidRDefault="002E67E8" w:rsidP="002E67E8">
      <w:pPr>
        <w:pStyle w:val="BodyText2"/>
        <w:spacing w:line="276" w:lineRule="auto"/>
        <w:jc w:val="both"/>
        <w:rPr>
          <w:rFonts w:ascii="Arial" w:hAnsi="Arial" w:cs="Arial"/>
        </w:rPr>
      </w:pPr>
    </w:p>
    <w:p w14:paraId="4CF3287D" w14:textId="77777777" w:rsidR="002E67E8" w:rsidRDefault="002E67E8" w:rsidP="002E67E8">
      <w:pPr>
        <w:spacing w:before="120" w:after="12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>For and on behalf of ____________________________________</w:t>
      </w:r>
      <w:r>
        <w:rPr>
          <w:rFonts w:ascii="Arial" w:hAnsi="Arial" w:cs="Arial"/>
          <w:i/>
          <w:sz w:val="20"/>
          <w:szCs w:val="20"/>
        </w:rPr>
        <w:t>(</w:t>
      </w:r>
      <w:r w:rsidRPr="002C7504">
        <w:rPr>
          <w:rFonts w:ascii="Arial" w:hAnsi="Arial" w:cs="Arial"/>
          <w:i/>
          <w:sz w:val="16"/>
          <w:szCs w:val="16"/>
        </w:rPr>
        <w:t>State Institution name)</w:t>
      </w:r>
    </w:p>
    <w:p w14:paraId="27652BDD" w14:textId="77777777" w:rsidR="002E67E8" w:rsidRPr="00012E37" w:rsidRDefault="002E67E8" w:rsidP="002E67E8">
      <w:pPr>
        <w:jc w:val="both"/>
        <w:rPr>
          <w:rFonts w:ascii="Arial" w:hAnsi="Arial" w:cs="Arial"/>
          <w:i/>
          <w:sz w:val="16"/>
          <w:szCs w:val="16"/>
        </w:rPr>
      </w:pPr>
      <w:r w:rsidRPr="00012E37">
        <w:rPr>
          <w:rFonts w:ascii="Arial" w:hAnsi="Arial" w:cs="Arial"/>
          <w:i/>
          <w:sz w:val="16"/>
          <w:szCs w:val="16"/>
        </w:rPr>
        <w:t>(Select the applicable section below and provide the information required)</w:t>
      </w:r>
    </w:p>
    <w:p w14:paraId="6F5078B3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7D336CCD" w14:textId="721EEB4D" w:rsidR="002E67E8" w:rsidRDefault="002E67E8" w:rsidP="002E67E8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71707A" wp14:editId="61F4DB73">
                <wp:simplePos x="0" y="0"/>
                <wp:positionH relativeFrom="column">
                  <wp:posOffset>34290</wp:posOffset>
                </wp:positionH>
                <wp:positionV relativeFrom="paragraph">
                  <wp:posOffset>55880</wp:posOffset>
                </wp:positionV>
                <wp:extent cx="241935" cy="207010"/>
                <wp:effectExtent l="15240" t="13335" r="9525" b="8255"/>
                <wp:wrapNone/>
                <wp:docPr id="15961422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02DFBE" id="Rectangle 2" o:spid="_x0000_s1026" style="position:absolute;margin-left:2.7pt;margin-top:4.4pt;width:19.05pt;height:16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" strokeweight="1.25pt"/>
            </w:pict>
          </mc:Fallback>
        </mc:AlternateContent>
      </w:r>
      <w:r>
        <w:rPr>
          <w:rFonts w:ascii="Arial" w:hAnsi="Arial" w:cs="Arial"/>
        </w:rPr>
        <w:t xml:space="preserve">        YES, we accept the invitation to participate in the above-mentioned Transversal Term Contract. The </w:t>
      </w:r>
      <w:r w:rsidRPr="00895A5C">
        <w:rPr>
          <w:rFonts w:ascii="Arial" w:hAnsi="Arial" w:cs="Arial"/>
        </w:rPr>
        <w:t xml:space="preserve">institution has an estimated budget of R_____________________ for </w:t>
      </w:r>
      <w:r w:rsidRPr="008433E2">
        <w:rPr>
          <w:rFonts w:ascii="Arial" w:hAnsi="Arial" w:cs="Arial"/>
        </w:rPr>
        <w:t>the procurement of items on RT</w:t>
      </w:r>
      <w:r w:rsidR="00FF191B">
        <w:rPr>
          <w:rFonts w:ascii="Arial" w:hAnsi="Arial" w:cs="Arial"/>
        </w:rPr>
        <w:t>74</w:t>
      </w:r>
      <w:r w:rsidRPr="008433E2">
        <w:rPr>
          <w:rFonts w:ascii="Arial" w:hAnsi="Arial" w:cs="Arial"/>
        </w:rPr>
        <w:t xml:space="preserve">-2024 for the period 1 </w:t>
      </w:r>
      <w:r w:rsidR="003204FC">
        <w:rPr>
          <w:rFonts w:ascii="Arial" w:hAnsi="Arial" w:cs="Arial"/>
        </w:rPr>
        <w:t>J</w:t>
      </w:r>
      <w:r w:rsidR="00FF191B">
        <w:rPr>
          <w:rFonts w:ascii="Arial" w:hAnsi="Arial" w:cs="Arial"/>
        </w:rPr>
        <w:t>anuary</w:t>
      </w:r>
      <w:r w:rsidRPr="008433E2">
        <w:rPr>
          <w:rFonts w:ascii="Arial" w:hAnsi="Arial" w:cs="Arial"/>
        </w:rPr>
        <w:t xml:space="preserve"> 2024 to 3</w:t>
      </w:r>
      <w:r w:rsidR="00FF191B">
        <w:rPr>
          <w:rFonts w:ascii="Arial" w:hAnsi="Arial" w:cs="Arial"/>
        </w:rPr>
        <w:t>1</w:t>
      </w:r>
      <w:r w:rsidRPr="008433E2">
        <w:rPr>
          <w:rFonts w:ascii="Arial" w:hAnsi="Arial" w:cs="Arial"/>
        </w:rPr>
        <w:t xml:space="preserve"> </w:t>
      </w:r>
      <w:r w:rsidR="00FF191B">
        <w:rPr>
          <w:rFonts w:ascii="Arial" w:hAnsi="Arial" w:cs="Arial"/>
        </w:rPr>
        <w:t>December</w:t>
      </w:r>
      <w:r w:rsidRPr="008433E2">
        <w:rPr>
          <w:rFonts w:ascii="Arial" w:hAnsi="Arial" w:cs="Arial"/>
        </w:rPr>
        <w:t xml:space="preserve"> 202</w:t>
      </w:r>
      <w:r w:rsidR="000A18E0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38E1E564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4D29FCFA" w14:textId="77777777" w:rsidR="002E67E8" w:rsidRDefault="002E67E8" w:rsidP="002E67E8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93B09C" wp14:editId="01EAFE62">
                <wp:simplePos x="0" y="0"/>
                <wp:positionH relativeFrom="column">
                  <wp:posOffset>34290</wp:posOffset>
                </wp:positionH>
                <wp:positionV relativeFrom="paragraph">
                  <wp:posOffset>58420</wp:posOffset>
                </wp:positionV>
                <wp:extent cx="241935" cy="207010"/>
                <wp:effectExtent l="15240" t="15875" r="9525" b="15240"/>
                <wp:wrapNone/>
                <wp:docPr id="9589712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2FEA56" id="Rectangle 1" o:spid="_x0000_s1026" style="position:absolute;margin-left:2.7pt;margin-top:4.6pt;width:19.05pt;height:16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" strokeweight="1.25pt"/>
            </w:pict>
          </mc:Fallback>
        </mc:AlternateContent>
      </w:r>
      <w:r>
        <w:rPr>
          <w:rFonts w:ascii="Arial" w:hAnsi="Arial" w:cs="Arial"/>
        </w:rPr>
        <w:t xml:space="preserve">        NO, we decline the invitation to participate in the above-mentioned Transversal Term Contract and the reason for not participating in the above-mentioned contract is_________________________________________________________________________________________________________________________________________________</w:t>
      </w:r>
    </w:p>
    <w:p w14:paraId="5EDADFE1" w14:textId="77777777" w:rsidR="002E67E8" w:rsidRDefault="002E67E8" w:rsidP="002E67E8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herewith acknowledge and confirm that the information provided above is true and correct.  </w:t>
      </w:r>
    </w:p>
    <w:p w14:paraId="0DCBAB82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597F5BDD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Kind Regards</w:t>
      </w:r>
    </w:p>
    <w:p w14:paraId="05F40BA0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7E6EA089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75119670" w14:textId="77777777" w:rsidR="002E67E8" w:rsidRPr="00B1191D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4536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"/>
        <w:gridCol w:w="2069"/>
        <w:gridCol w:w="567"/>
      </w:tblGrid>
      <w:tr w:rsidR="002E67E8" w:rsidRPr="00B1191D" w14:paraId="76C15210" w14:textId="77777777" w:rsidTr="00605076">
        <w:trPr>
          <w:trHeight w:val="80"/>
        </w:trPr>
        <w:tc>
          <w:tcPr>
            <w:tcW w:w="1560" w:type="dxa"/>
          </w:tcPr>
          <w:p w14:paraId="3EC52B77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340" w:type="dxa"/>
          </w:tcPr>
          <w:p w14:paraId="2D2159E9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069" w:type="dxa"/>
          </w:tcPr>
          <w:p w14:paraId="738305C6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567" w:type="dxa"/>
          </w:tcPr>
          <w:p w14:paraId="04817DBC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2E67E8" w:rsidRPr="00B1191D" w14:paraId="5A2628ED" w14:textId="77777777" w:rsidTr="00605076">
        <w:tc>
          <w:tcPr>
            <w:tcW w:w="4536" w:type="dxa"/>
            <w:gridSpan w:val="4"/>
          </w:tcPr>
          <w:p w14:paraId="71761590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bCs/>
                <w:sz w:val="20"/>
                <w:szCs w:val="20"/>
              </w:rPr>
              <w:t xml:space="preserve">Name and Surname: </w:t>
            </w:r>
          </w:p>
        </w:tc>
      </w:tr>
      <w:tr w:rsidR="002E67E8" w:rsidRPr="00B1191D" w14:paraId="76A067C0" w14:textId="77777777" w:rsidTr="00605076">
        <w:tc>
          <w:tcPr>
            <w:tcW w:w="4536" w:type="dxa"/>
            <w:gridSpan w:val="4"/>
          </w:tcPr>
          <w:p w14:paraId="04FCF06E" w14:textId="509FB1C8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Type Here"/>
                    <w:maxLength w:val="23"/>
                    <w:format w:val="TITLE CASE"/>
                  </w:textInput>
                </w:ffData>
              </w:fldCha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4600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Type Here</w: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E67E8" w:rsidRPr="00B1191D" w14:paraId="154D15C1" w14:textId="77777777" w:rsidTr="00605076">
        <w:tc>
          <w:tcPr>
            <w:tcW w:w="4536" w:type="dxa"/>
            <w:gridSpan w:val="4"/>
          </w:tcPr>
          <w:p w14:paraId="02B92F02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67E8" w:rsidRPr="00B1191D" w14:paraId="73AC2BFC" w14:textId="77777777" w:rsidTr="00605076">
        <w:tc>
          <w:tcPr>
            <w:tcW w:w="4536" w:type="dxa"/>
            <w:gridSpan w:val="4"/>
          </w:tcPr>
          <w:p w14:paraId="49483F2B" w14:textId="77777777" w:rsidR="002E67E8" w:rsidRPr="00B1191D" w:rsidRDefault="002E67E8" w:rsidP="00605076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sz w:val="20"/>
                <w:szCs w:val="20"/>
              </w:rPr>
              <w:t>Title: Senior Manager SCM Unit</w:t>
            </w:r>
          </w:p>
        </w:tc>
      </w:tr>
      <w:tr w:rsidR="002E67E8" w:rsidRPr="00B1191D" w14:paraId="07487F36" w14:textId="77777777" w:rsidTr="00605076">
        <w:tc>
          <w:tcPr>
            <w:tcW w:w="4536" w:type="dxa"/>
            <w:gridSpan w:val="4"/>
          </w:tcPr>
          <w:p w14:paraId="2F205ACF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Date: </w:t>
            </w:r>
          </w:p>
        </w:tc>
      </w:tr>
      <w:tr w:rsidR="002E67E8" w:rsidRPr="00B1191D" w14:paraId="03E25DC0" w14:textId="77777777" w:rsidTr="00605076">
        <w:tc>
          <w:tcPr>
            <w:tcW w:w="4536" w:type="dxa"/>
            <w:gridSpan w:val="4"/>
          </w:tcPr>
          <w:p w14:paraId="0344DD17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E33508B" w14:textId="77777777" w:rsidR="002E67E8" w:rsidRPr="00B1191D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1A59B09" w14:textId="77777777" w:rsidR="002E67E8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9397BDA" w14:textId="77777777" w:rsidR="002E67E8" w:rsidRPr="00B1191D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4536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"/>
        <w:gridCol w:w="2069"/>
        <w:gridCol w:w="567"/>
      </w:tblGrid>
      <w:tr w:rsidR="002E67E8" w:rsidRPr="00B1191D" w14:paraId="1F062220" w14:textId="77777777" w:rsidTr="00605076">
        <w:trPr>
          <w:trHeight w:val="80"/>
        </w:trPr>
        <w:tc>
          <w:tcPr>
            <w:tcW w:w="1560" w:type="dxa"/>
          </w:tcPr>
          <w:p w14:paraId="6D5138A4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340" w:type="dxa"/>
          </w:tcPr>
          <w:p w14:paraId="5FF6D706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069" w:type="dxa"/>
          </w:tcPr>
          <w:p w14:paraId="1BA3ED4E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567" w:type="dxa"/>
          </w:tcPr>
          <w:p w14:paraId="7AD380EE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2E67E8" w:rsidRPr="00B1191D" w14:paraId="4AA946AF" w14:textId="77777777" w:rsidTr="00605076">
        <w:tc>
          <w:tcPr>
            <w:tcW w:w="4536" w:type="dxa"/>
            <w:gridSpan w:val="4"/>
          </w:tcPr>
          <w:p w14:paraId="4957DC3F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bCs/>
                <w:sz w:val="20"/>
                <w:szCs w:val="20"/>
              </w:rPr>
              <w:t xml:space="preserve">Name and Surname: </w:t>
            </w:r>
          </w:p>
        </w:tc>
      </w:tr>
      <w:tr w:rsidR="002E67E8" w:rsidRPr="00B1191D" w14:paraId="1973F1A0" w14:textId="77777777" w:rsidTr="00605076">
        <w:tc>
          <w:tcPr>
            <w:tcW w:w="4536" w:type="dxa"/>
            <w:gridSpan w:val="4"/>
          </w:tcPr>
          <w:p w14:paraId="5B0993B2" w14:textId="15D2495B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Type Here"/>
                    <w:maxLength w:val="23"/>
                    <w:format w:val="TITLE CASE"/>
                  </w:textInput>
                </w:ffData>
              </w:fldCha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4600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Type Here</w: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E67E8" w:rsidRPr="00B1191D" w14:paraId="51920425" w14:textId="77777777" w:rsidTr="00605076">
        <w:tc>
          <w:tcPr>
            <w:tcW w:w="4536" w:type="dxa"/>
            <w:gridSpan w:val="4"/>
          </w:tcPr>
          <w:p w14:paraId="1009586D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67E8" w:rsidRPr="00B1191D" w14:paraId="01B66150" w14:textId="77777777" w:rsidTr="00605076">
        <w:tc>
          <w:tcPr>
            <w:tcW w:w="4536" w:type="dxa"/>
            <w:gridSpan w:val="4"/>
          </w:tcPr>
          <w:p w14:paraId="69B5E245" w14:textId="77777777" w:rsidR="002E67E8" w:rsidRPr="00B1191D" w:rsidRDefault="002E67E8" w:rsidP="00605076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sz w:val="20"/>
                <w:szCs w:val="20"/>
              </w:rPr>
              <w:t>Title: Chief Financial Officer</w:t>
            </w:r>
          </w:p>
        </w:tc>
      </w:tr>
      <w:tr w:rsidR="002E67E8" w:rsidRPr="00B1191D" w14:paraId="7A985256" w14:textId="77777777" w:rsidTr="00605076">
        <w:tc>
          <w:tcPr>
            <w:tcW w:w="4536" w:type="dxa"/>
            <w:gridSpan w:val="4"/>
          </w:tcPr>
          <w:p w14:paraId="4CBFF149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Date: </w:t>
            </w:r>
          </w:p>
        </w:tc>
      </w:tr>
      <w:tr w:rsidR="002E67E8" w:rsidRPr="00B1191D" w14:paraId="3098D1E2" w14:textId="77777777" w:rsidTr="00605076">
        <w:tc>
          <w:tcPr>
            <w:tcW w:w="4536" w:type="dxa"/>
            <w:gridSpan w:val="4"/>
          </w:tcPr>
          <w:p w14:paraId="409BB5C3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1B88EFC" w14:textId="77777777" w:rsidR="002E67E8" w:rsidRPr="00B1191D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052491D" w14:textId="77777777" w:rsidR="002E67E8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FCBC934" w14:textId="77777777" w:rsidR="002E67E8" w:rsidRPr="00B1191D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4536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"/>
        <w:gridCol w:w="2069"/>
        <w:gridCol w:w="567"/>
      </w:tblGrid>
      <w:tr w:rsidR="002E67E8" w:rsidRPr="00B1191D" w14:paraId="19F16C9D" w14:textId="77777777" w:rsidTr="00605076">
        <w:trPr>
          <w:trHeight w:val="80"/>
        </w:trPr>
        <w:tc>
          <w:tcPr>
            <w:tcW w:w="1560" w:type="dxa"/>
          </w:tcPr>
          <w:p w14:paraId="47F2D0C4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340" w:type="dxa"/>
          </w:tcPr>
          <w:p w14:paraId="493FD93A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069" w:type="dxa"/>
          </w:tcPr>
          <w:p w14:paraId="317D60BC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567" w:type="dxa"/>
          </w:tcPr>
          <w:p w14:paraId="31F4DDE5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2E67E8" w:rsidRPr="00B1191D" w14:paraId="0BCF9BFC" w14:textId="77777777" w:rsidTr="00605076">
        <w:tc>
          <w:tcPr>
            <w:tcW w:w="4536" w:type="dxa"/>
            <w:gridSpan w:val="4"/>
          </w:tcPr>
          <w:p w14:paraId="5DE09561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bCs/>
                <w:sz w:val="20"/>
                <w:szCs w:val="20"/>
              </w:rPr>
              <w:t xml:space="preserve">Name and Surname: </w:t>
            </w:r>
          </w:p>
        </w:tc>
      </w:tr>
      <w:tr w:rsidR="002E67E8" w:rsidRPr="00B1191D" w14:paraId="28EFF7B3" w14:textId="77777777" w:rsidTr="00605076">
        <w:tc>
          <w:tcPr>
            <w:tcW w:w="4536" w:type="dxa"/>
            <w:gridSpan w:val="4"/>
          </w:tcPr>
          <w:p w14:paraId="369FBBAF" w14:textId="37CFAD6A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Type Here"/>
                    <w:maxLength w:val="23"/>
                    <w:format w:val="TITLE CASE"/>
                  </w:textInput>
                </w:ffData>
              </w:fldCha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4600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Type Here</w: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E67E8" w:rsidRPr="00B1191D" w14:paraId="71CF8DBC" w14:textId="77777777" w:rsidTr="00605076">
        <w:tc>
          <w:tcPr>
            <w:tcW w:w="4536" w:type="dxa"/>
            <w:gridSpan w:val="4"/>
          </w:tcPr>
          <w:p w14:paraId="18FE60AD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67E8" w:rsidRPr="00B1191D" w14:paraId="5BA69F8B" w14:textId="77777777" w:rsidTr="00605076">
        <w:tc>
          <w:tcPr>
            <w:tcW w:w="4536" w:type="dxa"/>
            <w:gridSpan w:val="4"/>
          </w:tcPr>
          <w:p w14:paraId="427D4AAD" w14:textId="77777777" w:rsidR="002E67E8" w:rsidRPr="00B1191D" w:rsidRDefault="002E67E8" w:rsidP="00605076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sz w:val="20"/>
                <w:szCs w:val="20"/>
              </w:rPr>
              <w:t>Title: Accounting Officer/ Authority</w:t>
            </w:r>
          </w:p>
        </w:tc>
      </w:tr>
      <w:tr w:rsidR="002E67E8" w:rsidRPr="00B1191D" w14:paraId="13FA7867" w14:textId="77777777" w:rsidTr="00605076">
        <w:tc>
          <w:tcPr>
            <w:tcW w:w="4536" w:type="dxa"/>
            <w:gridSpan w:val="4"/>
          </w:tcPr>
          <w:p w14:paraId="22438964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Date: </w:t>
            </w:r>
          </w:p>
        </w:tc>
      </w:tr>
      <w:tr w:rsidR="002E67E8" w:rsidRPr="00B1191D" w14:paraId="469C335E" w14:textId="77777777" w:rsidTr="00605076">
        <w:tc>
          <w:tcPr>
            <w:tcW w:w="4536" w:type="dxa"/>
            <w:gridSpan w:val="4"/>
          </w:tcPr>
          <w:p w14:paraId="0AE9CE4E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5C3E0AE" w14:textId="77777777" w:rsidR="0070173E" w:rsidRDefault="0070173E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p w14:paraId="32F338BD" w14:textId="77777777" w:rsidR="0070173E" w:rsidRDefault="0070173E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p w14:paraId="6F9E2C27" w14:textId="77777777" w:rsidR="0070173E" w:rsidRDefault="0070173E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p w14:paraId="7582A3EA" w14:textId="77777777" w:rsidR="0070173E" w:rsidRPr="00ED7072" w:rsidRDefault="0070173E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sectPr w:rsidR="0070173E" w:rsidRPr="00ED7072" w:rsidSect="00FC5688">
      <w:headerReference w:type="default" r:id="rId9"/>
      <w:headerReference w:type="first" r:id="rId10"/>
      <w:pgSz w:w="11900" w:h="16840"/>
      <w:pgMar w:top="2835" w:right="1440" w:bottom="1276" w:left="1440" w:header="568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B3771" w14:textId="77777777" w:rsidR="00CC1AF2" w:rsidRDefault="00CC1AF2" w:rsidP="002442B3">
      <w:r>
        <w:separator/>
      </w:r>
    </w:p>
  </w:endnote>
  <w:endnote w:type="continuationSeparator" w:id="0">
    <w:p w14:paraId="4758093E" w14:textId="77777777" w:rsidR="00CC1AF2" w:rsidRDefault="00CC1AF2" w:rsidP="0024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4A0A1" w14:textId="77777777" w:rsidR="00CC1AF2" w:rsidRDefault="00CC1AF2" w:rsidP="002442B3">
      <w:r>
        <w:separator/>
      </w:r>
    </w:p>
  </w:footnote>
  <w:footnote w:type="continuationSeparator" w:id="0">
    <w:p w14:paraId="22F193E9" w14:textId="77777777" w:rsidR="00CC1AF2" w:rsidRDefault="00CC1AF2" w:rsidP="00244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3DD07" w14:textId="0F7FAA43" w:rsidR="009129FF" w:rsidRPr="000C1157" w:rsidRDefault="009129FF" w:rsidP="009129FF">
    <w:pPr>
      <w:pStyle w:val="Footer"/>
      <w:jc w:val="right"/>
      <w:rPr>
        <w:rFonts w:ascii="Calibri" w:hAnsi="Calibri" w:cs="Calibri"/>
        <w:b/>
        <w:color w:val="A6A6A6" w:themeColor="background1" w:themeShade="A6"/>
        <w:sz w:val="18"/>
        <w:szCs w:val="18"/>
      </w:rPr>
    </w:pPr>
    <w:r>
      <w:rPr>
        <w:noProof/>
        <w:lang w:eastAsia="en-ZA"/>
      </w:rPr>
      <w:drawing>
        <wp:anchor distT="0" distB="0" distL="114300" distR="114300" simplePos="0" relativeHeight="251660288" behindDoc="1" locked="0" layoutInCell="1" allowOverlap="1" wp14:anchorId="42099F1D" wp14:editId="755C8049">
          <wp:simplePos x="0" y="0"/>
          <wp:positionH relativeFrom="column">
            <wp:posOffset>-720090</wp:posOffset>
          </wp:positionH>
          <wp:positionV relativeFrom="paragraph">
            <wp:posOffset>-450215</wp:posOffset>
          </wp:positionV>
          <wp:extent cx="7559639" cy="10697842"/>
          <wp:effectExtent l="0" t="0" r="0" b="0"/>
          <wp:wrapNone/>
          <wp:docPr id="1105200789" name="Picture 11052007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39" cy="106978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PAGE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2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t xml:space="preserve"> of 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NUMPAGES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2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</w:p>
  <w:p w14:paraId="10631B28" w14:textId="77777777" w:rsidR="002442B3" w:rsidRDefault="002442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B21C4" w14:textId="3FA179ED" w:rsidR="00413CA5" w:rsidRPr="00D3286C" w:rsidRDefault="009129FF" w:rsidP="00D3286C">
    <w:pPr>
      <w:pStyle w:val="Footer"/>
      <w:jc w:val="right"/>
      <w:rPr>
        <w:rFonts w:ascii="Calibri" w:hAnsi="Calibri" w:cs="Calibri"/>
        <w:b/>
        <w:color w:val="A6A6A6" w:themeColor="background1" w:themeShade="A6"/>
        <w:sz w:val="18"/>
        <w:szCs w:val="18"/>
      </w:rPr>
    </w:pP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PAGE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1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t xml:space="preserve"> of </w:t>
    </w:r>
    <w:r w:rsidR="00FF191B">
      <w:rPr>
        <w:rFonts w:ascii="Calibri" w:hAnsi="Calibri" w:cs="Calibri"/>
        <w:b/>
        <w:color w:val="A6A6A6" w:themeColor="background1" w:themeShade="A6"/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A76C2"/>
    <w:multiLevelType w:val="multilevel"/>
    <w:tmpl w:val="7568755C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BE119FC"/>
    <w:multiLevelType w:val="hybridMultilevel"/>
    <w:tmpl w:val="C84EDF8A"/>
    <w:lvl w:ilvl="0" w:tplc="2800109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86432">
    <w:abstractNumId w:val="1"/>
  </w:num>
  <w:num w:numId="2" w16cid:durableId="8206565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5905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27"/>
    <w:rsid w:val="00003B05"/>
    <w:rsid w:val="000421D7"/>
    <w:rsid w:val="000621C6"/>
    <w:rsid w:val="00085AB5"/>
    <w:rsid w:val="0008602D"/>
    <w:rsid w:val="000A02E5"/>
    <w:rsid w:val="000A18E0"/>
    <w:rsid w:val="000C26FE"/>
    <w:rsid w:val="000D1305"/>
    <w:rsid w:val="000D6E10"/>
    <w:rsid w:val="0014135B"/>
    <w:rsid w:val="0014299F"/>
    <w:rsid w:val="00173736"/>
    <w:rsid w:val="00174CB2"/>
    <w:rsid w:val="00175D05"/>
    <w:rsid w:val="00175E1D"/>
    <w:rsid w:val="001B0C79"/>
    <w:rsid w:val="002160B3"/>
    <w:rsid w:val="00223F96"/>
    <w:rsid w:val="00223FAF"/>
    <w:rsid w:val="002442B3"/>
    <w:rsid w:val="002516B8"/>
    <w:rsid w:val="00252ACD"/>
    <w:rsid w:val="002543DE"/>
    <w:rsid w:val="00257367"/>
    <w:rsid w:val="00262EB4"/>
    <w:rsid w:val="002652C2"/>
    <w:rsid w:val="0027079E"/>
    <w:rsid w:val="002713B9"/>
    <w:rsid w:val="0029232D"/>
    <w:rsid w:val="002C482B"/>
    <w:rsid w:val="002E67E8"/>
    <w:rsid w:val="002F45C6"/>
    <w:rsid w:val="00301772"/>
    <w:rsid w:val="003037EE"/>
    <w:rsid w:val="003204FC"/>
    <w:rsid w:val="00342FFD"/>
    <w:rsid w:val="00357C2C"/>
    <w:rsid w:val="0036729F"/>
    <w:rsid w:val="003A4542"/>
    <w:rsid w:val="003C16AA"/>
    <w:rsid w:val="003E7FF9"/>
    <w:rsid w:val="00413CA5"/>
    <w:rsid w:val="00416ABB"/>
    <w:rsid w:val="00434ADD"/>
    <w:rsid w:val="0045567C"/>
    <w:rsid w:val="004568BE"/>
    <w:rsid w:val="004768AB"/>
    <w:rsid w:val="00480DB5"/>
    <w:rsid w:val="00482994"/>
    <w:rsid w:val="004829D0"/>
    <w:rsid w:val="00490D18"/>
    <w:rsid w:val="004C4D54"/>
    <w:rsid w:val="004C7A5E"/>
    <w:rsid w:val="004E7865"/>
    <w:rsid w:val="004F406E"/>
    <w:rsid w:val="004F47E1"/>
    <w:rsid w:val="005224B3"/>
    <w:rsid w:val="00533F99"/>
    <w:rsid w:val="005C56BA"/>
    <w:rsid w:val="005F7BCE"/>
    <w:rsid w:val="005F7E0C"/>
    <w:rsid w:val="006004EB"/>
    <w:rsid w:val="00605C59"/>
    <w:rsid w:val="00625A3E"/>
    <w:rsid w:val="00633803"/>
    <w:rsid w:val="0063416D"/>
    <w:rsid w:val="00635DE0"/>
    <w:rsid w:val="006865EB"/>
    <w:rsid w:val="006956AF"/>
    <w:rsid w:val="006A59FC"/>
    <w:rsid w:val="006B493F"/>
    <w:rsid w:val="006B6A76"/>
    <w:rsid w:val="006C26B1"/>
    <w:rsid w:val="0070173E"/>
    <w:rsid w:val="00702692"/>
    <w:rsid w:val="00716DDC"/>
    <w:rsid w:val="007202CF"/>
    <w:rsid w:val="00751E57"/>
    <w:rsid w:val="0075674F"/>
    <w:rsid w:val="00764436"/>
    <w:rsid w:val="00766ECB"/>
    <w:rsid w:val="00771C87"/>
    <w:rsid w:val="007738D8"/>
    <w:rsid w:val="0078118A"/>
    <w:rsid w:val="007B3EC9"/>
    <w:rsid w:val="007C7D3E"/>
    <w:rsid w:val="007D0ABA"/>
    <w:rsid w:val="007E5A6A"/>
    <w:rsid w:val="0081375B"/>
    <w:rsid w:val="00827476"/>
    <w:rsid w:val="00835E9F"/>
    <w:rsid w:val="008552A4"/>
    <w:rsid w:val="008972AD"/>
    <w:rsid w:val="008A54E9"/>
    <w:rsid w:val="008B1BE2"/>
    <w:rsid w:val="008B662F"/>
    <w:rsid w:val="008E1A11"/>
    <w:rsid w:val="0090602C"/>
    <w:rsid w:val="009129FF"/>
    <w:rsid w:val="0097271E"/>
    <w:rsid w:val="009960FC"/>
    <w:rsid w:val="009A03A5"/>
    <w:rsid w:val="009D2450"/>
    <w:rsid w:val="009D4F0D"/>
    <w:rsid w:val="009F439F"/>
    <w:rsid w:val="00A02FAE"/>
    <w:rsid w:val="00A10F43"/>
    <w:rsid w:val="00A2125E"/>
    <w:rsid w:val="00A40A87"/>
    <w:rsid w:val="00A42563"/>
    <w:rsid w:val="00A46006"/>
    <w:rsid w:val="00A501C7"/>
    <w:rsid w:val="00A5099B"/>
    <w:rsid w:val="00A73527"/>
    <w:rsid w:val="00A77B3C"/>
    <w:rsid w:val="00A829C8"/>
    <w:rsid w:val="00A9483E"/>
    <w:rsid w:val="00AB73F0"/>
    <w:rsid w:val="00AC5AB4"/>
    <w:rsid w:val="00AD6A37"/>
    <w:rsid w:val="00B058F9"/>
    <w:rsid w:val="00B46341"/>
    <w:rsid w:val="00B47487"/>
    <w:rsid w:val="00BD68ED"/>
    <w:rsid w:val="00BF1724"/>
    <w:rsid w:val="00C008F7"/>
    <w:rsid w:val="00C177C0"/>
    <w:rsid w:val="00C42426"/>
    <w:rsid w:val="00C54053"/>
    <w:rsid w:val="00C576DB"/>
    <w:rsid w:val="00C629E6"/>
    <w:rsid w:val="00C7032E"/>
    <w:rsid w:val="00C77412"/>
    <w:rsid w:val="00C93D11"/>
    <w:rsid w:val="00CC1AF2"/>
    <w:rsid w:val="00D154D4"/>
    <w:rsid w:val="00D23FFB"/>
    <w:rsid w:val="00D3286C"/>
    <w:rsid w:val="00D341D9"/>
    <w:rsid w:val="00D47308"/>
    <w:rsid w:val="00D565A6"/>
    <w:rsid w:val="00D625E5"/>
    <w:rsid w:val="00D80B48"/>
    <w:rsid w:val="00DD50A1"/>
    <w:rsid w:val="00DE7759"/>
    <w:rsid w:val="00DF5489"/>
    <w:rsid w:val="00E015F4"/>
    <w:rsid w:val="00E1527A"/>
    <w:rsid w:val="00E32542"/>
    <w:rsid w:val="00E349D1"/>
    <w:rsid w:val="00E54403"/>
    <w:rsid w:val="00E6698F"/>
    <w:rsid w:val="00E66E97"/>
    <w:rsid w:val="00ED7072"/>
    <w:rsid w:val="00F5083C"/>
    <w:rsid w:val="00F765EB"/>
    <w:rsid w:val="00F93100"/>
    <w:rsid w:val="00FA03FF"/>
    <w:rsid w:val="00FA0527"/>
    <w:rsid w:val="00FA675B"/>
    <w:rsid w:val="00FC5688"/>
    <w:rsid w:val="00FE3613"/>
    <w:rsid w:val="00FE7F5F"/>
    <w:rsid w:val="00FF191B"/>
    <w:rsid w:val="00FF52DF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3D38EDB"/>
  <w15:chartTrackingRefBased/>
  <w15:docId w15:val="{DF9B85CF-45BF-46BF-93DB-326287B6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2B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2B3"/>
  </w:style>
  <w:style w:type="paragraph" w:styleId="Footer">
    <w:name w:val="footer"/>
    <w:basedOn w:val="Normal"/>
    <w:link w:val="FooterChar"/>
    <w:uiPriority w:val="99"/>
    <w:unhideWhenUsed/>
    <w:rsid w:val="002442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2B3"/>
  </w:style>
  <w:style w:type="paragraph" w:customStyle="1" w:styleId="BasicParagraph">
    <w:name w:val="[Basic Paragraph]"/>
    <w:basedOn w:val="Normal"/>
    <w:uiPriority w:val="99"/>
    <w:rsid w:val="00DE7759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US"/>
    </w:rPr>
  </w:style>
  <w:style w:type="table" w:styleId="TableGrid">
    <w:name w:val="Table Grid"/>
    <w:basedOn w:val="TableNormal"/>
    <w:uiPriority w:val="39"/>
    <w:rsid w:val="00635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2543DE"/>
    <w:pPr>
      <w:tabs>
        <w:tab w:val="left" w:pos="0"/>
        <w:tab w:val="left" w:pos="720"/>
        <w:tab w:val="left" w:pos="2880"/>
        <w:tab w:val="left" w:pos="3600"/>
        <w:tab w:val="left" w:pos="3870"/>
        <w:tab w:val="left" w:pos="5760"/>
        <w:tab w:val="left" w:pos="6300"/>
        <w:tab w:val="left" w:pos="8640"/>
        <w:tab w:val="left" w:pos="9360"/>
      </w:tabs>
      <w:jc w:val="both"/>
    </w:pPr>
    <w:rPr>
      <w:rFonts w:ascii="Arial" w:eastAsia="Times New Roman" w:hAnsi="Arial" w:cs="Arial"/>
      <w:color w:val="00008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2543DE"/>
    <w:rPr>
      <w:rFonts w:ascii="Arial" w:eastAsia="Times New Roman" w:hAnsi="Arial" w:cs="Arial"/>
      <w:color w:val="000080"/>
      <w:szCs w:val="20"/>
      <w:lang w:val="en-US"/>
    </w:rPr>
  </w:style>
  <w:style w:type="character" w:styleId="Hyperlink">
    <w:name w:val="Hyperlink"/>
    <w:basedOn w:val="DefaultParagraphFont"/>
    <w:rsid w:val="002543D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C26F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956AF"/>
    <w:rPr>
      <w:color w:val="605E5C"/>
      <w:shd w:val="clear" w:color="auto" w:fill="E1DFDD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E67E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E6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ato.Hlatshwayo@treasury.gov.z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401\Desktop\TEMPLATES%20ALL\NEW%20PROPOSED%20TEMPLATES\2020%20NT%20CI%20_%20NT%20Letterhead_TEMPLATE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9CDD6-99C4-4145-8B86-053C99583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 NT CI _ NT Letterhead_TEMPLATE_v2</Template>
  <TotalTime>1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Daleen Marais</dc:creator>
  <cp:keywords/>
  <dc:description/>
  <cp:lastModifiedBy>Thato Hlatshwayo</cp:lastModifiedBy>
  <cp:revision>5</cp:revision>
  <cp:lastPrinted>2023-10-19T12:25:00Z</cp:lastPrinted>
  <dcterms:created xsi:type="dcterms:W3CDTF">2024-01-19T08:34:00Z</dcterms:created>
  <dcterms:modified xsi:type="dcterms:W3CDTF">2024-03-18T09:41:00Z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etDate">
    <vt:lpwstr>2022-04-08T07:00:50Z</vt:lpwstr>
  </property>
  <property fmtid="{D5CDD505-2E9C-101B-9397-08002B2CF9AE}" pid="4" name="MSIP_Label_93c4247e-447d-4732-af29-2e529a4288f1_Method">
    <vt:lpwstr>Standard</vt:lpwstr>
  </property>
  <property fmtid="{D5CDD505-2E9C-101B-9397-08002B2CF9AE}" pid="5" name="MSIP_Label_93c4247e-447d-4732-af29-2e529a4288f1_Name">
    <vt:lpwstr>93c4247e-447d-4732-af29-2e529a4288f1</vt:lpwstr>
  </property>
  <property fmtid="{D5CDD505-2E9C-101B-9397-08002B2CF9AE}" pid="6" name="MSIP_Label_93c4247e-447d-4732-af29-2e529a4288f1_SiteId">
    <vt:lpwstr>1a45348f-02b4-4f9a-a7a8-7786f6dd3245</vt:lpwstr>
  </property>
  <property fmtid="{D5CDD505-2E9C-101B-9397-08002B2CF9AE}" pid="7" name="MSIP_Label_93c4247e-447d-4732-af29-2e529a4288f1_ActionId">
    <vt:lpwstr>11050ab5-253b-4605-bd62-95d01261a106</vt:lpwstr>
  </property>
  <property fmtid="{D5CDD505-2E9C-101B-9397-08002B2CF9AE}" pid="8" name="MSIP_Label_93c4247e-447d-4732-af29-2e529a4288f1_ContentBits">
    <vt:lpwstr>0</vt:lpwstr>
  </property>
  <property fmtid="{D5CDD505-2E9C-101B-9397-08002B2CF9AE}" pid="9" name="GrammarlyDocumentId">
    <vt:lpwstr>cc668ecf8760d98009196b01a4bbe77bdeb3778a1f1780b36bc7276a4b378df0</vt:lpwstr>
  </property>
</Properties>
</file>